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1E2B97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1E2B97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>
              <w:rPr>
                <w:rFonts w:ascii="Arial" w:hAnsi="Arial" w:cs="Arial"/>
              </w:rPr>
              <w:t>Herr Stephan Lindner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1E2B97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Autohaus </w:t>
            </w:r>
            <w:proofErr w:type="spellStart"/>
            <w:r>
              <w:rPr>
                <w:rFonts w:ascii="Arial" w:hAnsi="Arial" w:cs="Arial"/>
              </w:rPr>
              <w:t>Yvel</w:t>
            </w:r>
            <w:proofErr w:type="spellEnd"/>
            <w:r>
              <w:rPr>
                <w:rFonts w:ascii="Arial" w:hAnsi="Arial" w:cs="Arial"/>
              </w:rPr>
              <w:t xml:space="preserve"> Düsseldorf GmbH &amp; Co. KG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A35CC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>
              <w:rPr>
                <w:rFonts w:ascii="Myriad Pro" w:hAnsi="Myriad Pro"/>
                <w:noProof/>
                <w:sz w:val="22"/>
              </w:rPr>
              <w:t>09.10.12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1E2B97">
              <w:rPr>
                <w:rFonts w:ascii="Myriad Pro" w:hAnsi="Myriad Pro"/>
                <w:sz w:val="22"/>
              </w:rPr>
              <w:t>11/15788-190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6169B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1E2B97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1E2B97">
              <w:rPr>
                <w:rFonts w:ascii="Myriad Pro" w:hAnsi="Myriad Pro"/>
                <w:sz w:val="22"/>
              </w:rPr>
              <w:t xml:space="preserve">11/15788-120 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1E2B97" w:rsidP="001E2B97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Leasingvertrag des Yaris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A81ED1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>Sehr geehrte</w:t>
      </w:r>
      <w:r w:rsidR="001E2B97">
        <w:rPr>
          <w:rFonts w:ascii="Myriad Pro" w:hAnsi="Myriad Pro"/>
          <w:sz w:val="22"/>
          <w:szCs w:val="22"/>
        </w:rPr>
        <w:t>r Herr Lindner</w:t>
      </w:r>
      <w:r w:rsidRPr="0054056F">
        <w:rPr>
          <w:rFonts w:ascii="Myriad Pro" w:hAnsi="Myriad Pro"/>
          <w:sz w:val="22"/>
          <w:szCs w:val="22"/>
        </w:rPr>
        <w:t>,</w:t>
      </w:r>
      <w:r w:rsidRPr="0054056F">
        <w:rPr>
          <w:rFonts w:ascii="Myriad Pro" w:hAnsi="Myriad Pro"/>
          <w:sz w:val="22"/>
          <w:szCs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den </w:t>
      </w:r>
      <w:r w:rsidR="001E2B97">
        <w:rPr>
          <w:rFonts w:ascii="Myriad Pro" w:hAnsi="Myriad Pro"/>
          <w:sz w:val="22"/>
        </w:rPr>
        <w:t xml:space="preserve">Leasingvertrag für Yaris. </w:t>
      </w: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Vielen Dank für Ihre </w:t>
      </w:r>
      <w:r w:rsidR="001E2B97">
        <w:rPr>
          <w:rFonts w:ascii="Myriad Pro" w:hAnsi="Myriad Pro"/>
          <w:sz w:val="22"/>
        </w:rPr>
        <w:t>Geduld</w:t>
      </w:r>
      <w:r w:rsidR="00071B46">
        <w:rPr>
          <w:rFonts w:ascii="Myriad Pro" w:hAnsi="Myriad Pro"/>
          <w:sz w:val="22"/>
        </w:rPr>
        <w:t>!!</w:t>
      </w:r>
      <w:r>
        <w:rPr>
          <w:rFonts w:ascii="Myriad Pro" w:hAnsi="Myriad Pro"/>
          <w:sz w:val="22"/>
        </w:rPr>
        <w:t xml:space="preserve"> </w:t>
      </w: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3704C" w:rsidRPr="005A0119" w:rsidRDefault="0029082B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 w:eastAsia="ja-JP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 w:eastAsia="ja-JP"/>
        </w:rPr>
        <w:t>Hoeve</w:t>
      </w:r>
      <w:proofErr w:type="spellEnd"/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52" w:rsidRDefault="00A81ED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A81E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B5952" w:rsidRPr="00C00049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34A77"/>
    <w:rsid w:val="0005676A"/>
    <w:rsid w:val="00071B46"/>
    <w:rsid w:val="0008246D"/>
    <w:rsid w:val="0013704C"/>
    <w:rsid w:val="00190AB2"/>
    <w:rsid w:val="001C6E6E"/>
    <w:rsid w:val="001E2B97"/>
    <w:rsid w:val="0029082B"/>
    <w:rsid w:val="00293289"/>
    <w:rsid w:val="002D75DE"/>
    <w:rsid w:val="004251D6"/>
    <w:rsid w:val="00450198"/>
    <w:rsid w:val="00491903"/>
    <w:rsid w:val="00512759"/>
    <w:rsid w:val="00521229"/>
    <w:rsid w:val="0054056F"/>
    <w:rsid w:val="005A0119"/>
    <w:rsid w:val="006169B4"/>
    <w:rsid w:val="0071257C"/>
    <w:rsid w:val="00721F2F"/>
    <w:rsid w:val="00731A9B"/>
    <w:rsid w:val="0077263A"/>
    <w:rsid w:val="007B5952"/>
    <w:rsid w:val="008146A9"/>
    <w:rsid w:val="008A4888"/>
    <w:rsid w:val="008B588B"/>
    <w:rsid w:val="008B72FA"/>
    <w:rsid w:val="008C2AF9"/>
    <w:rsid w:val="008F5610"/>
    <w:rsid w:val="00921BF1"/>
    <w:rsid w:val="00A81ED1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A35CC"/>
    <w:rsid w:val="00DD2DE1"/>
    <w:rsid w:val="00E93C4E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82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809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5</cp:revision>
  <cp:lastPrinted>2012-10-09T11:51:00Z</cp:lastPrinted>
  <dcterms:created xsi:type="dcterms:W3CDTF">2012-10-09T11:51:00Z</dcterms:created>
  <dcterms:modified xsi:type="dcterms:W3CDTF">2012-10-09T11:54:00Z</dcterms:modified>
</cp:coreProperties>
</file>